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A0DA3" w14:textId="77777777" w:rsidR="004320F4" w:rsidRDefault="004320F4" w:rsidP="004320F4">
      <w:pPr>
        <w:pStyle w:val="NoSpacing"/>
      </w:pPr>
      <w:r>
        <w:rPr>
          <w:u w:val="single"/>
        </w:rPr>
        <w:t>Richard MARTIN</w:t>
      </w:r>
      <w:r>
        <w:t xml:space="preserve">      (fl.1499)</w:t>
      </w:r>
    </w:p>
    <w:p w14:paraId="7E3A055F" w14:textId="77777777" w:rsidR="004320F4" w:rsidRDefault="004320F4" w:rsidP="004320F4">
      <w:pPr>
        <w:pStyle w:val="NoSpacing"/>
      </w:pPr>
      <w:r>
        <w:t>of London. Apprentice draper.</w:t>
      </w:r>
    </w:p>
    <w:p w14:paraId="12ED0194" w14:textId="77777777" w:rsidR="004320F4" w:rsidRDefault="004320F4" w:rsidP="004320F4">
      <w:pPr>
        <w:pStyle w:val="NoSpacing"/>
      </w:pPr>
    </w:p>
    <w:p w14:paraId="29624C2E" w14:textId="77777777" w:rsidR="004320F4" w:rsidRDefault="004320F4" w:rsidP="004320F4">
      <w:pPr>
        <w:pStyle w:val="NoSpacing"/>
      </w:pPr>
    </w:p>
    <w:p w14:paraId="3B114A24" w14:textId="77777777" w:rsidR="004320F4" w:rsidRDefault="004320F4" w:rsidP="004320F4">
      <w:pPr>
        <w:pStyle w:val="NoSpacing"/>
      </w:pPr>
      <w:r>
        <w:tab/>
        <w:t>1499</w:t>
      </w:r>
      <w:r>
        <w:tab/>
        <w:t>He became apprenticed to Robert Foord of London, draper(q.v.).</w:t>
      </w:r>
    </w:p>
    <w:p w14:paraId="21562138" w14:textId="77777777" w:rsidR="004320F4" w:rsidRDefault="004320F4" w:rsidP="004320F4">
      <w:pPr>
        <w:pStyle w:val="NoSpacing"/>
      </w:pPr>
      <w:r>
        <w:tab/>
      </w:r>
      <w:r>
        <w:tab/>
        <w:t xml:space="preserve">( </w:t>
      </w:r>
      <w:hyperlink r:id="rId6" w:history="1">
        <w:r w:rsidRPr="0067582B">
          <w:rPr>
            <w:rStyle w:val="Hyperlink"/>
          </w:rPr>
          <w:t>www.londonroll.org</w:t>
        </w:r>
      </w:hyperlink>
      <w:r>
        <w:t xml:space="preserve"> )</w:t>
      </w:r>
    </w:p>
    <w:p w14:paraId="00452888" w14:textId="77777777" w:rsidR="004320F4" w:rsidRDefault="004320F4" w:rsidP="004320F4">
      <w:pPr>
        <w:pStyle w:val="NoSpacing"/>
      </w:pPr>
    </w:p>
    <w:p w14:paraId="78308BF2" w14:textId="77777777" w:rsidR="004320F4" w:rsidRDefault="004320F4" w:rsidP="004320F4">
      <w:pPr>
        <w:pStyle w:val="NoSpacing"/>
      </w:pPr>
    </w:p>
    <w:p w14:paraId="7975B900" w14:textId="77777777" w:rsidR="004320F4" w:rsidRDefault="004320F4" w:rsidP="004320F4">
      <w:pPr>
        <w:pStyle w:val="NoSpacing"/>
      </w:pPr>
      <w:r>
        <w:t>29 June 2025</w:t>
      </w:r>
    </w:p>
    <w:p w14:paraId="0327D5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F100C" w14:textId="77777777" w:rsidR="004320F4" w:rsidRDefault="004320F4" w:rsidP="009139A6">
      <w:r>
        <w:separator/>
      </w:r>
    </w:p>
  </w:endnote>
  <w:endnote w:type="continuationSeparator" w:id="0">
    <w:p w14:paraId="72B0BDD7" w14:textId="77777777" w:rsidR="004320F4" w:rsidRDefault="004320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53B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09A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E64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DD3E5" w14:textId="77777777" w:rsidR="004320F4" w:rsidRDefault="004320F4" w:rsidP="009139A6">
      <w:r>
        <w:separator/>
      </w:r>
    </w:p>
  </w:footnote>
  <w:footnote w:type="continuationSeparator" w:id="0">
    <w:p w14:paraId="6AE1DAAE" w14:textId="77777777" w:rsidR="004320F4" w:rsidRDefault="004320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681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223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A76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0F4"/>
    <w:rsid w:val="000666E0"/>
    <w:rsid w:val="000A2E7A"/>
    <w:rsid w:val="001307AC"/>
    <w:rsid w:val="00190DFA"/>
    <w:rsid w:val="002510B7"/>
    <w:rsid w:val="00270799"/>
    <w:rsid w:val="002737D5"/>
    <w:rsid w:val="00357E4A"/>
    <w:rsid w:val="003623F5"/>
    <w:rsid w:val="004320F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E3C9E"/>
  <w15:chartTrackingRefBased/>
  <w15:docId w15:val="{530ACC7D-AFAC-47EB-BF0B-8DBF176A2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20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2025-07-01T06:42:00Z</dcterms:created>
  <dcterms:modified xsi:type="dcterms:W3CDTF">2025-07-01T06:43:00Z</dcterms:modified>
</cp:coreProperties>
</file>